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CF" w:rsidRPr="009461C2" w:rsidRDefault="002C0ECF" w:rsidP="007821FD">
      <w:pPr>
        <w:spacing w:after="0"/>
        <w:rPr>
          <w:rFonts w:ascii="Times New Roman" w:hAnsi="Times New Roman" w:cs="Times New Roman"/>
          <w:b/>
          <w:bCs/>
        </w:rPr>
      </w:pPr>
      <w:r w:rsidRPr="009461C2">
        <w:rPr>
          <w:rFonts w:ascii="Times New Roman" w:hAnsi="Times New Roman" w:cs="Times New Roman"/>
          <w:b/>
          <w:bCs/>
        </w:rPr>
        <w:t>E. Doğru şıkkı işaretleyiniz.</w:t>
      </w:r>
      <w:r>
        <w:rPr>
          <w:rFonts w:ascii="Times New Roman" w:hAnsi="Times New Roman" w:cs="Times New Roman"/>
          <w:b/>
          <w:bCs/>
        </w:rPr>
        <w:t xml:space="preserve"> (18x2=36 puan)</w:t>
      </w:r>
    </w:p>
    <w:p w:rsidR="002C0ECF" w:rsidRPr="009461C2" w:rsidRDefault="002C0ECF" w:rsidP="007821FD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1-</w:t>
      </w:r>
      <w:r w:rsidRPr="009461C2">
        <w:rPr>
          <w:rFonts w:ascii="Times New Roman" w:hAnsi="Times New Roman" w:cs="Times New Roman"/>
        </w:rPr>
        <w:t xml:space="preserve"> Bilinçli bir tüketici aşağıdakilerden hangisini </w:t>
      </w:r>
      <w:r w:rsidRPr="009461C2">
        <w:rPr>
          <w:rFonts w:ascii="Times New Roman" w:hAnsi="Times New Roman" w:cs="Times New Roman"/>
          <w:b/>
          <w:bCs/>
          <w:u w:val="single"/>
        </w:rPr>
        <w:t>yapar?</w:t>
      </w:r>
    </w:p>
    <w:p w:rsidR="002C0ECF" w:rsidRPr="009461C2" w:rsidRDefault="002C0ECF" w:rsidP="007821FD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A-Yiyecekleri alırken her zaman ucuz olanı alır.</w:t>
      </w:r>
    </w:p>
    <w:p w:rsidR="002C0ECF" w:rsidRPr="009461C2" w:rsidRDefault="002C0ECF" w:rsidP="007821FD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B-Son kullanım tarihi geçmiş ürünleri alır.</w:t>
      </w:r>
    </w:p>
    <w:p w:rsidR="002C0ECF" w:rsidRPr="009461C2" w:rsidRDefault="002C0ECF" w:rsidP="007821FD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C-Reklamlarda çıkan renkli kutulu ürünleri alır.</w:t>
      </w:r>
    </w:p>
    <w:p w:rsidR="002C0ECF" w:rsidRPr="009461C2" w:rsidRDefault="002C0ECF" w:rsidP="00BF31DA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D-Alışveriş yaparken öncelikle aile bütçesine dikkat eder.</w:t>
      </w: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2-</w:t>
      </w:r>
      <w:r w:rsidRPr="009461C2">
        <w:rPr>
          <w:rFonts w:ascii="Times New Roman" w:hAnsi="Times New Roman" w:cs="Times New Roman"/>
        </w:rPr>
        <w:t xml:space="preserve"> Aşağıdaki meslekler ve alanları ile ilgili hangi eşleştirme </w:t>
      </w:r>
      <w:r w:rsidRPr="009461C2">
        <w:rPr>
          <w:rFonts w:ascii="Times New Roman" w:hAnsi="Times New Roman" w:cs="Times New Roman"/>
          <w:b/>
          <w:bCs/>
          <w:u w:val="single"/>
        </w:rPr>
        <w:t>doğrudur?</w:t>
      </w: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A-öğretmen-giyinme             B-polis-sağlık</w:t>
      </w: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C-asker-güvenlik                  D-terzi-eğitim</w:t>
      </w: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3-</w:t>
      </w:r>
      <w:r w:rsidRPr="009461C2">
        <w:rPr>
          <w:rFonts w:ascii="Times New Roman" w:hAnsi="Times New Roman" w:cs="Times New Roman"/>
        </w:rPr>
        <w:t xml:space="preserve">Aşağıdakilerden hangisini alırken garanti belgesi </w:t>
      </w:r>
      <w:r w:rsidRPr="009461C2">
        <w:rPr>
          <w:rFonts w:ascii="Times New Roman" w:hAnsi="Times New Roman" w:cs="Times New Roman"/>
          <w:b/>
          <w:bCs/>
          <w:u w:val="single"/>
        </w:rPr>
        <w:t>istemeyiz?</w:t>
      </w: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A-pizza    B-telefon    C-tvD-çamaşır makinesi</w:t>
      </w: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4-</w:t>
      </w:r>
      <w:r w:rsidRPr="009461C2">
        <w:rPr>
          <w:rFonts w:ascii="Times New Roman" w:hAnsi="Times New Roman" w:cs="Times New Roman"/>
        </w:rPr>
        <w:t xml:space="preserve">Aşağıdakilerden hangisi </w:t>
      </w:r>
      <w:r w:rsidRPr="009461C2">
        <w:rPr>
          <w:rFonts w:ascii="Times New Roman" w:hAnsi="Times New Roman" w:cs="Times New Roman"/>
          <w:b/>
          <w:bCs/>
          <w:u w:val="single"/>
        </w:rPr>
        <w:t>tüketim aşamasına</w:t>
      </w:r>
      <w:r w:rsidRPr="009461C2">
        <w:rPr>
          <w:rFonts w:ascii="Times New Roman" w:hAnsi="Times New Roman" w:cs="Times New Roman"/>
        </w:rPr>
        <w:t xml:space="preserve"> örnektir?</w:t>
      </w: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A-Buğdayın tarlaya ekilmesi</w:t>
      </w: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B-Buğdaydan un yapılması</w:t>
      </w: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C-Undan yapılan hamurun fırında pişirilmesi</w:t>
      </w: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D-Fırından ekmeğin satın alınması</w:t>
      </w: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</w:p>
    <w:p w:rsidR="002C0ECF" w:rsidRPr="009461C2" w:rsidRDefault="002C0ECF" w:rsidP="00414284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5-</w:t>
      </w:r>
      <w:r w:rsidRPr="009461C2">
        <w:rPr>
          <w:rFonts w:ascii="Times New Roman" w:hAnsi="Times New Roman" w:cs="Times New Roman"/>
        </w:rPr>
        <w:t xml:space="preserve">Aşağıdakilerden hangisi üretime örnek </w:t>
      </w:r>
      <w:r w:rsidRPr="009461C2">
        <w:rPr>
          <w:rFonts w:ascii="Times New Roman" w:hAnsi="Times New Roman" w:cs="Times New Roman"/>
          <w:b/>
          <w:bCs/>
          <w:u w:val="single"/>
        </w:rPr>
        <w:t>verilemez?</w:t>
      </w:r>
    </w:p>
    <w:p w:rsidR="002C0ECF" w:rsidRPr="009461C2" w:rsidRDefault="002C0ECF" w:rsidP="00B03AA7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A- Hamurdan börek  yapılması</w:t>
      </w:r>
    </w:p>
    <w:p w:rsidR="002C0ECF" w:rsidRPr="009461C2" w:rsidRDefault="002C0ECF" w:rsidP="00B03AA7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B-Yünden kazak örülmesi</w:t>
      </w:r>
    </w:p>
    <w:p w:rsidR="002C0ECF" w:rsidRPr="009461C2" w:rsidRDefault="002C0ECF" w:rsidP="00B03AA7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C-Pekmezden ve cevizden sucuk yapılması     </w:t>
      </w:r>
    </w:p>
    <w:p w:rsidR="002C0ECF" w:rsidRPr="009461C2" w:rsidRDefault="002C0ECF" w:rsidP="00B03AA7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D-Marketten defter alınması</w:t>
      </w:r>
    </w:p>
    <w:p w:rsidR="002C0ECF" w:rsidRPr="009461C2" w:rsidRDefault="002C0ECF" w:rsidP="00B03AA7">
      <w:pPr>
        <w:spacing w:after="0"/>
        <w:rPr>
          <w:rFonts w:ascii="Times New Roman" w:hAnsi="Times New Roman" w:cs="Times New Roman"/>
        </w:rPr>
      </w:pPr>
    </w:p>
    <w:p w:rsidR="002C0ECF" w:rsidRPr="009461C2" w:rsidRDefault="002C0ECF" w:rsidP="0028751D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6-</w:t>
      </w:r>
      <w:r w:rsidRPr="009461C2">
        <w:rPr>
          <w:rFonts w:ascii="Times New Roman" w:hAnsi="Times New Roman" w:cs="Times New Roman"/>
        </w:rPr>
        <w:t xml:space="preserve"> Aşağıdaki cümlelerde verilen bilgilerden hangisi </w:t>
      </w:r>
      <w:r w:rsidRPr="009461C2">
        <w:rPr>
          <w:rFonts w:ascii="Times New Roman" w:hAnsi="Times New Roman" w:cs="Times New Roman"/>
          <w:b/>
          <w:bCs/>
          <w:u w:val="single"/>
        </w:rPr>
        <w:t>doğrudur?</w:t>
      </w:r>
    </w:p>
    <w:p w:rsidR="002C0ECF" w:rsidRPr="009461C2" w:rsidRDefault="002C0ECF" w:rsidP="0028751D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A-Aynı kalitede olan iki üründen pahalı olanını almalıyız.</w:t>
      </w:r>
    </w:p>
    <w:p w:rsidR="002C0ECF" w:rsidRPr="009461C2" w:rsidRDefault="002C0ECF" w:rsidP="0028751D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B-Alacağımız meyve sebzeler bayat bile olsa almalıyız.</w:t>
      </w:r>
    </w:p>
    <w:p w:rsidR="002C0ECF" w:rsidRPr="009461C2" w:rsidRDefault="002C0ECF" w:rsidP="0028751D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C-Meslekler olmasaydı hayat daha kolay olurdu.</w:t>
      </w:r>
    </w:p>
    <w:p w:rsidR="002C0ECF" w:rsidRPr="009461C2" w:rsidRDefault="002C0ECF" w:rsidP="0028751D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D-Aldığı ürünün kalitesine dikkat eder.</w:t>
      </w:r>
    </w:p>
    <w:p w:rsidR="002C0ECF" w:rsidRPr="009461C2" w:rsidRDefault="002C0ECF" w:rsidP="0028751D">
      <w:pPr>
        <w:spacing w:after="0"/>
        <w:rPr>
          <w:rFonts w:ascii="Times New Roman" w:hAnsi="Times New Roman" w:cs="Times New Roman"/>
        </w:rPr>
      </w:pPr>
    </w:p>
    <w:p w:rsidR="002C0ECF" w:rsidRPr="009461C2" w:rsidRDefault="002C0ECF" w:rsidP="00DA1F06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7-</w:t>
      </w:r>
      <w:r w:rsidRPr="009461C2">
        <w:rPr>
          <w:rFonts w:ascii="Times New Roman" w:hAnsi="Times New Roman" w:cs="Times New Roman"/>
        </w:rPr>
        <w:t xml:space="preserve"> Aşağıdakilerden hangisi temel ihtiyaçlarımızdan </w:t>
      </w:r>
      <w:r w:rsidRPr="009461C2">
        <w:rPr>
          <w:rFonts w:ascii="Times New Roman" w:hAnsi="Times New Roman" w:cs="Times New Roman"/>
          <w:b/>
          <w:bCs/>
          <w:u w:val="single"/>
        </w:rPr>
        <w:t>değildir?</w:t>
      </w:r>
    </w:p>
    <w:p w:rsidR="002C0ECF" w:rsidRPr="009461C2" w:rsidRDefault="002C0ECF" w:rsidP="00DA1F06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A-barınma   B-beslenme C-tvizleme  D-giyinme</w:t>
      </w:r>
    </w:p>
    <w:p w:rsidR="002C0ECF" w:rsidRPr="009461C2" w:rsidRDefault="002C0ECF" w:rsidP="00DA1F06">
      <w:pPr>
        <w:spacing w:after="0"/>
        <w:rPr>
          <w:rFonts w:ascii="Times New Roman" w:hAnsi="Times New Roman" w:cs="Times New Roman"/>
          <w:b/>
          <w:bCs/>
        </w:rPr>
      </w:pPr>
    </w:p>
    <w:p w:rsidR="002C0ECF" w:rsidRPr="009461C2" w:rsidRDefault="002C0ECF" w:rsidP="00FA43D8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8-</w:t>
      </w:r>
      <w:r w:rsidRPr="009461C2">
        <w:rPr>
          <w:rFonts w:ascii="Times New Roman" w:hAnsi="Times New Roman" w:cs="Times New Roman"/>
        </w:rPr>
        <w:t xml:space="preserve"> Aşağıdakilerden hangisi, </w:t>
      </w:r>
      <w:r w:rsidRPr="009461C2">
        <w:rPr>
          <w:rFonts w:ascii="Times New Roman" w:hAnsi="Times New Roman" w:cs="Times New Roman"/>
          <w:b/>
          <w:bCs/>
          <w:u w:val="single"/>
        </w:rPr>
        <w:t>yanlıştır?</w:t>
      </w:r>
    </w:p>
    <w:p w:rsidR="002C0ECF" w:rsidRPr="009461C2" w:rsidRDefault="002C0ECF" w:rsidP="00FA43D8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A- İsteklerimizi karşılamak için çaba harcarız.                    </w:t>
      </w:r>
    </w:p>
    <w:p w:rsidR="002C0ECF" w:rsidRPr="009461C2" w:rsidRDefault="002C0ECF" w:rsidP="00FA43D8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B-  İstekler hayati derecede önemlidir. 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C- İhtiyaçlarımızı karşılamak için çaba harcarız.                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 D- Yaşamak için beslenmek zorundayız.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  <w:b/>
          <w:bCs/>
        </w:rPr>
      </w:pP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9-</w:t>
      </w:r>
      <w:r w:rsidRPr="009461C2">
        <w:rPr>
          <w:rFonts w:ascii="Times New Roman" w:hAnsi="Times New Roman" w:cs="Times New Roman"/>
        </w:rPr>
        <w:t xml:space="preserve"> Hangi damga, ürünlerin </w:t>
      </w:r>
      <w:r w:rsidRPr="009461C2">
        <w:rPr>
          <w:rFonts w:ascii="Times New Roman" w:hAnsi="Times New Roman" w:cs="Times New Roman"/>
          <w:b/>
          <w:bCs/>
        </w:rPr>
        <w:t xml:space="preserve">belli standartlara ve </w:t>
      </w:r>
      <w:r w:rsidRPr="009461C2">
        <w:rPr>
          <w:rFonts w:ascii="Times New Roman" w:hAnsi="Times New Roman" w:cs="Times New Roman"/>
          <w:b/>
          <w:bCs/>
          <w:i/>
          <w:iCs/>
        </w:rPr>
        <w:t>kaliteye</w:t>
      </w:r>
      <w:r w:rsidRPr="009461C2">
        <w:rPr>
          <w:rFonts w:ascii="Times New Roman" w:hAnsi="Times New Roman" w:cs="Times New Roman"/>
        </w:rPr>
        <w:t xml:space="preserve"> göre üretildiğini belirtir?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A- CE                 B- TSE          C- TR                D- EF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  <w:b/>
          <w:bCs/>
        </w:rPr>
      </w:pPr>
    </w:p>
    <w:p w:rsidR="002C0ECF" w:rsidRDefault="002C0ECF" w:rsidP="00CD79B9">
      <w:pPr>
        <w:spacing w:after="0"/>
        <w:rPr>
          <w:rFonts w:ascii="Times New Roman" w:hAnsi="Times New Roman" w:cs="Times New Roman"/>
          <w:b/>
          <w:bCs/>
        </w:rPr>
      </w:pP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10-</w:t>
      </w:r>
      <w:r w:rsidRPr="009461C2">
        <w:rPr>
          <w:rFonts w:ascii="Times New Roman" w:hAnsi="Times New Roman" w:cs="Times New Roman"/>
          <w:b/>
          <w:bCs/>
          <w:u w:val="single"/>
        </w:rPr>
        <w:t>Ekmeği sofraya getirdiğimizde</w:t>
      </w:r>
      <w:r w:rsidRPr="009461C2">
        <w:rPr>
          <w:rFonts w:ascii="Times New Roman" w:hAnsi="Times New Roman" w:cs="Times New Roman"/>
        </w:rPr>
        <w:t xml:space="preserve"> hangi aşama başlar?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A- tüketim        B- üretim         C- dağıtım       D- satış</w:t>
      </w:r>
    </w:p>
    <w:p w:rsidR="002C0ECF" w:rsidRPr="009461C2" w:rsidRDefault="002C0ECF" w:rsidP="00CD79B9">
      <w:pPr>
        <w:spacing w:after="0"/>
        <w:outlineLvl w:val="0"/>
        <w:rPr>
          <w:rFonts w:ascii="Times New Roman" w:hAnsi="Times New Roman" w:cs="Times New Roman"/>
        </w:rPr>
      </w:pPr>
    </w:p>
    <w:p w:rsidR="002C0ECF" w:rsidRPr="009461C2" w:rsidRDefault="002C0ECF" w:rsidP="00CD79B9">
      <w:pPr>
        <w:spacing w:after="0"/>
        <w:outlineLvl w:val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11-</w:t>
      </w:r>
      <w:r w:rsidRPr="009461C2">
        <w:rPr>
          <w:rFonts w:ascii="Times New Roman" w:hAnsi="Times New Roman" w:cs="Times New Roman"/>
        </w:rPr>
        <w:t xml:space="preserve"> Meslekler ve karşıladıkları ihtiyaçlarla ilgili hangisi </w:t>
      </w:r>
      <w:r w:rsidRPr="009461C2">
        <w:rPr>
          <w:rFonts w:ascii="Times New Roman" w:hAnsi="Times New Roman" w:cs="Times New Roman"/>
          <w:b/>
          <w:bCs/>
          <w:u w:val="single"/>
        </w:rPr>
        <w:t>yanlıştır?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A- adalet - savcılık               B- sağlık - doktorluk       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C- beslenme - çiftçilik          D- güvenlik - aşçılık</w:t>
      </w:r>
    </w:p>
    <w:p w:rsidR="002C0ECF" w:rsidRPr="009461C2" w:rsidRDefault="002C0ECF" w:rsidP="00FA43D8">
      <w:pPr>
        <w:spacing w:after="0"/>
        <w:rPr>
          <w:rFonts w:ascii="Times New Roman" w:hAnsi="Times New Roman" w:cs="Times New Roman"/>
          <w:b/>
          <w:bCs/>
        </w:rPr>
      </w:pPr>
    </w:p>
    <w:p w:rsidR="002C0ECF" w:rsidRPr="009461C2" w:rsidRDefault="002C0ECF" w:rsidP="00FA43D8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12-</w:t>
      </w:r>
      <w:r w:rsidRPr="009461C2">
        <w:rPr>
          <w:rFonts w:ascii="Times New Roman" w:hAnsi="Times New Roman" w:cs="Times New Roman"/>
        </w:rPr>
        <w:t xml:space="preserve"> Para harcarken hangisini yapmak </w:t>
      </w:r>
      <w:r w:rsidRPr="009461C2">
        <w:rPr>
          <w:rFonts w:ascii="Times New Roman" w:hAnsi="Times New Roman" w:cs="Times New Roman"/>
          <w:b/>
          <w:bCs/>
          <w:u w:val="single"/>
        </w:rPr>
        <w:t>doğrudur?</w:t>
      </w:r>
    </w:p>
    <w:p w:rsidR="002C0ECF" w:rsidRPr="009461C2" w:rsidRDefault="002C0ECF" w:rsidP="00FA43D8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A- Özenli kullanmak                    B- Planlı davranmak  </w:t>
      </w:r>
    </w:p>
    <w:p w:rsidR="002C0ECF" w:rsidRPr="009461C2" w:rsidRDefault="002C0ECF" w:rsidP="00FA43D8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C- İhtiyaçlara öncelik vermek      D- Hepsi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13-</w:t>
      </w:r>
      <w:r w:rsidRPr="009461C2">
        <w:rPr>
          <w:rFonts w:ascii="Times New Roman" w:hAnsi="Times New Roman" w:cs="Times New Roman"/>
        </w:rPr>
        <w:t xml:space="preserve"> I.giyinme     II.eğlenme          III.tatil     IV.beslenme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Yukarıda verilenlerden hangisi ya da hangileri </w:t>
      </w:r>
      <w:r w:rsidRPr="009461C2">
        <w:rPr>
          <w:rFonts w:ascii="Times New Roman" w:hAnsi="Times New Roman" w:cs="Times New Roman"/>
          <w:b/>
          <w:bCs/>
          <w:u w:val="single"/>
        </w:rPr>
        <w:t>sosyalihtiyaçlarımızdandır?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A- I ve IV      B- II ve III    C- I ve III  D- II ve IV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14-</w:t>
      </w:r>
      <w:r w:rsidRPr="009461C2">
        <w:rPr>
          <w:rFonts w:ascii="Times New Roman" w:hAnsi="Times New Roman" w:cs="Times New Roman"/>
        </w:rPr>
        <w:t xml:space="preserve"> a- beslenme     b- kira        c- maaş     d-faturalar</w:t>
      </w:r>
    </w:p>
    <w:p w:rsidR="002C0ECF" w:rsidRPr="009461C2" w:rsidRDefault="002C0ECF" w:rsidP="00CD79B9">
      <w:pPr>
        <w:adjustRightInd w:val="0"/>
        <w:spacing w:after="0"/>
        <w:jc w:val="both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  <w:u w:val="single"/>
        </w:rPr>
        <w:t>Aile bütçesinin giderlerini,</w:t>
      </w:r>
      <w:r w:rsidRPr="009461C2">
        <w:rPr>
          <w:rFonts w:ascii="Times New Roman" w:hAnsi="Times New Roman" w:cs="Times New Roman"/>
        </w:rPr>
        <w:t xml:space="preserve"> yukarıda verilen durumlardan hangileri </w:t>
      </w:r>
      <w:r w:rsidRPr="009461C2">
        <w:rPr>
          <w:rFonts w:ascii="Times New Roman" w:hAnsi="Times New Roman" w:cs="Times New Roman"/>
          <w:b/>
          <w:bCs/>
          <w:u w:val="single"/>
        </w:rPr>
        <w:t>oluşturur?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A- a, b ve c  </w:t>
      </w:r>
      <w:r w:rsidRPr="009461C2">
        <w:rPr>
          <w:rFonts w:ascii="Times New Roman" w:hAnsi="Times New Roman" w:cs="Times New Roman"/>
        </w:rPr>
        <w:tab/>
      </w:r>
      <w:r w:rsidRPr="009461C2">
        <w:rPr>
          <w:rFonts w:ascii="Times New Roman" w:hAnsi="Times New Roman" w:cs="Times New Roman"/>
        </w:rPr>
        <w:tab/>
        <w:t xml:space="preserve">         B- a, c ve  d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C- b, c ve d                           D- a, b ve d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15-</w:t>
      </w:r>
      <w:r w:rsidRPr="009461C2">
        <w:rPr>
          <w:rFonts w:ascii="Times New Roman" w:hAnsi="Times New Roman" w:cs="Times New Roman"/>
        </w:rPr>
        <w:t xml:space="preserve"> Hangi damga, bir ürünün </w:t>
      </w:r>
      <w:r w:rsidRPr="009461C2">
        <w:rPr>
          <w:rFonts w:ascii="Times New Roman" w:hAnsi="Times New Roman" w:cs="Times New Roman"/>
          <w:b/>
          <w:bCs/>
          <w:u w:val="single"/>
        </w:rPr>
        <w:t>gerekli sağlık ve güvenlikşartlarını taşıdığı</w:t>
      </w:r>
      <w:r w:rsidRPr="009461C2">
        <w:rPr>
          <w:rFonts w:ascii="Times New Roman" w:hAnsi="Times New Roman" w:cs="Times New Roman"/>
        </w:rPr>
        <w:t xml:space="preserve"> anlamına gelir?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A- ISO             B- EF             C-  CE                D- TSE  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16-</w:t>
      </w:r>
      <w:r w:rsidRPr="009461C2">
        <w:rPr>
          <w:rFonts w:ascii="Times New Roman" w:hAnsi="Times New Roman" w:cs="Times New Roman"/>
        </w:rPr>
        <w:t xml:space="preserve"> Satın aldığımız ürün bozuk ya da hatalı olabilir. Fiş, fatura veya garanti belgesiyle giderek hangisini </w:t>
      </w:r>
      <w:r w:rsidRPr="009461C2">
        <w:rPr>
          <w:rFonts w:ascii="Times New Roman" w:hAnsi="Times New Roman" w:cs="Times New Roman"/>
          <w:b/>
          <w:bCs/>
          <w:u w:val="single"/>
        </w:rPr>
        <w:t>isteyebiliriz?</w:t>
      </w:r>
      <w:r w:rsidRPr="009461C2">
        <w:rPr>
          <w:rFonts w:ascii="Times New Roman" w:hAnsi="Times New Roman" w:cs="Times New Roman"/>
        </w:rPr>
        <w:br/>
        <w:t xml:space="preserve">A- Bozuk malın değiştirilmesini                                  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B- Ödenen paranın iade edilmesini 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C- Ücretsiz tamir edilmesini                                        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D- Hepsini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17-</w:t>
      </w:r>
      <w:r w:rsidRPr="009461C2">
        <w:rPr>
          <w:rFonts w:ascii="Times New Roman" w:hAnsi="Times New Roman" w:cs="Times New Roman"/>
        </w:rPr>
        <w:t xml:space="preserve"> Evimizdeki TV, buzdolabı gibi eşyalar </w:t>
      </w:r>
      <w:r w:rsidRPr="009461C2">
        <w:rPr>
          <w:rFonts w:ascii="Times New Roman" w:hAnsi="Times New Roman" w:cs="Times New Roman"/>
          <w:b/>
          <w:bCs/>
          <w:u w:val="single"/>
        </w:rPr>
        <w:t>sırasıyla</w:t>
      </w:r>
      <w:r w:rsidRPr="009461C2">
        <w:rPr>
          <w:rFonts w:ascii="Times New Roman" w:hAnsi="Times New Roman" w:cs="Times New Roman"/>
        </w:rPr>
        <w:t xml:space="preserve"> hangi aşamalardan geçer?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A- tüketim – dağıtım – üretim– satış                               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B- dağıtım – üretim – satış – tüketim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C- üretim – dağıtım – satış – tüketim                              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D- üretim – tüketim – satış – dağıtım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  <w:b/>
          <w:bCs/>
        </w:rPr>
        <w:t>18-</w:t>
      </w:r>
      <w:r w:rsidRPr="009461C2">
        <w:rPr>
          <w:rFonts w:ascii="Times New Roman" w:hAnsi="Times New Roman" w:cs="Times New Roman"/>
        </w:rPr>
        <w:t xml:space="preserve"> Mesleklerin tümünün </w:t>
      </w:r>
      <w:r w:rsidRPr="009461C2">
        <w:rPr>
          <w:rFonts w:ascii="Times New Roman" w:hAnsi="Times New Roman" w:cs="Times New Roman"/>
          <w:b/>
          <w:bCs/>
        </w:rPr>
        <w:t>ortak özelliği</w:t>
      </w:r>
      <w:r w:rsidRPr="009461C2">
        <w:rPr>
          <w:rFonts w:ascii="Times New Roman" w:hAnsi="Times New Roman" w:cs="Times New Roman"/>
        </w:rPr>
        <w:t>nedir ?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A- Toplumun farklı ihtiyaçlarını karşılamaları     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B-Öğretmenler tarafından yetiştirilmeleri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 xml:space="preserve">C- Toplumun yönetim işlerini yapmaları              </w:t>
      </w:r>
    </w:p>
    <w:p w:rsidR="002C0ECF" w:rsidRPr="009461C2" w:rsidRDefault="002C0ECF" w:rsidP="00CD79B9">
      <w:pPr>
        <w:spacing w:after="0"/>
        <w:rPr>
          <w:rFonts w:ascii="Times New Roman" w:hAnsi="Times New Roman" w:cs="Times New Roman"/>
        </w:rPr>
      </w:pPr>
      <w:r w:rsidRPr="009461C2">
        <w:rPr>
          <w:rFonts w:ascii="Times New Roman" w:hAnsi="Times New Roman" w:cs="Times New Roman"/>
        </w:rPr>
        <w:t>D- Benzer yeteneklere sahip olmaları</w:t>
      </w:r>
    </w:p>
    <w:p w:rsidR="002C0ECF" w:rsidRPr="009461C2" w:rsidRDefault="002C0ECF" w:rsidP="00CD79B9">
      <w:pPr>
        <w:rPr>
          <w:rFonts w:ascii="Times New Roman" w:hAnsi="Times New Roman" w:cs="Times New Roman"/>
        </w:rPr>
      </w:pPr>
    </w:p>
    <w:p w:rsidR="002C0ECF" w:rsidRDefault="002C0ECF" w:rsidP="001D625A">
      <w:pPr>
        <w:spacing w:after="0"/>
        <w:rPr>
          <w:rFonts w:ascii="Comic Sans MS" w:hAnsi="Comic Sans MS" w:cs="Comic Sans MS"/>
        </w:rPr>
      </w:pPr>
      <w:r>
        <w:t xml:space="preserve">Sorubak.com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BAŞARILAR...</w:t>
      </w:r>
    </w:p>
    <w:sectPr w:rsidR="002C0ECF" w:rsidSect="00FA43D8">
      <w:headerReference w:type="default" r:id="rId7"/>
      <w:footerReference w:type="default" r:id="rId8"/>
      <w:pgSz w:w="11906" w:h="16838"/>
      <w:pgMar w:top="142" w:right="424" w:bottom="284" w:left="720" w:header="454" w:footer="231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ECF" w:rsidRDefault="002C0ECF" w:rsidP="00C06B68">
      <w:pPr>
        <w:spacing w:after="0" w:line="240" w:lineRule="auto"/>
      </w:pPr>
      <w:r>
        <w:separator/>
      </w:r>
    </w:p>
  </w:endnote>
  <w:endnote w:type="continuationSeparator" w:id="1">
    <w:p w:rsidR="002C0ECF" w:rsidRDefault="002C0ECF" w:rsidP="00C0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CF" w:rsidRPr="00C06B68" w:rsidRDefault="002C0ECF" w:rsidP="00C06B68">
    <w:pPr>
      <w:pStyle w:val="Footer"/>
      <w:jc w:val="center"/>
      <w:rPr>
        <w:rFonts w:ascii="Comic Sans MS" w:hAnsi="Comic Sans MS" w:cs="Comic Sans M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ECF" w:rsidRDefault="002C0ECF" w:rsidP="00C06B68">
      <w:pPr>
        <w:spacing w:after="0" w:line="240" w:lineRule="auto"/>
      </w:pPr>
      <w:r>
        <w:separator/>
      </w:r>
    </w:p>
  </w:footnote>
  <w:footnote w:type="continuationSeparator" w:id="1">
    <w:p w:rsidR="002C0ECF" w:rsidRDefault="002C0ECF" w:rsidP="00C0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CF" w:rsidRPr="00BF31DA" w:rsidRDefault="002C0ECF" w:rsidP="00C06B68">
    <w:pPr>
      <w:pStyle w:val="Header"/>
      <w:jc w:val="center"/>
      <w:rPr>
        <w:rFonts w:ascii="Comic Sans MS" w:hAnsi="Comic Sans MS" w:cs="Comic Sans MS"/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347BD"/>
    <w:multiLevelType w:val="hybridMultilevel"/>
    <w:tmpl w:val="7CCC2160"/>
    <w:lvl w:ilvl="0" w:tplc="7804C3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65788"/>
    <w:multiLevelType w:val="hybridMultilevel"/>
    <w:tmpl w:val="7CCC2160"/>
    <w:lvl w:ilvl="0" w:tplc="7804C3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6B68"/>
    <w:rsid w:val="00024AB1"/>
    <w:rsid w:val="000725B7"/>
    <w:rsid w:val="00151EBA"/>
    <w:rsid w:val="001A2E3B"/>
    <w:rsid w:val="001D625A"/>
    <w:rsid w:val="0020500F"/>
    <w:rsid w:val="00212DF6"/>
    <w:rsid w:val="00266601"/>
    <w:rsid w:val="0028751D"/>
    <w:rsid w:val="002915D2"/>
    <w:rsid w:val="002B6169"/>
    <w:rsid w:val="002C0ECF"/>
    <w:rsid w:val="002C1E9D"/>
    <w:rsid w:val="00322C70"/>
    <w:rsid w:val="0035595E"/>
    <w:rsid w:val="00361F7B"/>
    <w:rsid w:val="00414284"/>
    <w:rsid w:val="0048298F"/>
    <w:rsid w:val="005753A3"/>
    <w:rsid w:val="00610B34"/>
    <w:rsid w:val="00693422"/>
    <w:rsid w:val="006B3E58"/>
    <w:rsid w:val="006D1BD7"/>
    <w:rsid w:val="006F2CC8"/>
    <w:rsid w:val="007821FD"/>
    <w:rsid w:val="007B5EF6"/>
    <w:rsid w:val="008441B3"/>
    <w:rsid w:val="00862AA7"/>
    <w:rsid w:val="008C2614"/>
    <w:rsid w:val="00925683"/>
    <w:rsid w:val="009461C2"/>
    <w:rsid w:val="00B03AA7"/>
    <w:rsid w:val="00B8624D"/>
    <w:rsid w:val="00BF31DA"/>
    <w:rsid w:val="00C06B68"/>
    <w:rsid w:val="00CD79B9"/>
    <w:rsid w:val="00DA1F06"/>
    <w:rsid w:val="00E53607"/>
    <w:rsid w:val="00E7377B"/>
    <w:rsid w:val="00E83E38"/>
    <w:rsid w:val="00EC3A01"/>
    <w:rsid w:val="00F057C5"/>
    <w:rsid w:val="00F57F61"/>
    <w:rsid w:val="00FA43D8"/>
    <w:rsid w:val="00FB7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98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0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6B68"/>
  </w:style>
  <w:style w:type="paragraph" w:styleId="Footer">
    <w:name w:val="footer"/>
    <w:basedOn w:val="Normal"/>
    <w:link w:val="FooterChar"/>
    <w:uiPriority w:val="99"/>
    <w:semiHidden/>
    <w:rsid w:val="00C0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06B68"/>
  </w:style>
  <w:style w:type="table" w:styleId="TableGrid">
    <w:name w:val="Table Grid"/>
    <w:basedOn w:val="TableNormal"/>
    <w:uiPriority w:val="99"/>
    <w:rsid w:val="00E7377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03AA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8C2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26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C3A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302</TotalTime>
  <Pages>1</Pages>
  <Words>541</Words>
  <Characters>3084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edanur</cp:lastModifiedBy>
  <cp:revision>11</cp:revision>
  <dcterms:created xsi:type="dcterms:W3CDTF">2015-01-10T13:41:00Z</dcterms:created>
  <dcterms:modified xsi:type="dcterms:W3CDTF">2016-03-14T16:52:00Z</dcterms:modified>
</cp:coreProperties>
</file>